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Telford and Wrekin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Telford and Wrekin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Telford and Wrekin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Telford and Wrekin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Telford and Wrekin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Telford and Wrekin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40.0% </w:t>
      </w:r>
      <w:r w:rsidRPr="004747BF">
        <w:rPr>
          <w:rFonts w:ascii="Libre Franklin Light" w:eastAsia="Times New Roman" w:hAnsi="Libre Franklin Light" w:cs="Calibri Light"/>
        </w:rPr>
        <w:t xml:space="preserve">of those respondents classified as PGSI 8+ in Telford and Wrekin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Telford and Wrekin is estimated to be </w:t>
      </w:r>
      <w:r w:rsidRPr="00773DF7">
        <w:rPr>
          <w:rFonts w:ascii="Libre Franklin Light" w:eastAsia="Times New Roman" w:hAnsi="Libre Franklin Light" w:cs="Calibri Light"/>
          <w:b/>
          <w:bCs/>
          <w:color w:val="C45911" w:themeColor="accent2" w:themeShade="BF"/>
        </w:rPr>
        <w:t xml:space="preserve">£3,257,944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Telford and Wrekin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Telford and Wrekin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Telford and Wrekin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Telford and Wrekin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elford and Wreki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Telford and Wrekin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elford and Wreki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Telford and Wrekin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Telford and Wrekin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elford and Wreki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Telford and Wrekin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Telford and Wrekin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Telford and Wrekin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Telford and Wrekin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Telford and Wrekin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Telford and Wrekin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£3,257,944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Telford and Wrekin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£53,067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£1,097,446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£78,617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£22,111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£40,537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£1,966,166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£3,257,944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Telford and Wrekin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Telford and Wrekin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Telford and Wrekin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Telford and Wrekin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Telford and Wrekin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Telford and Wrekin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Telford and Wrekin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Telford and Wrekin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Telford and Wrekin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Telford and Wrekin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Telford and Wrekin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Telford and Wrekin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A1B2BA0-374C-401C-A7D3-6F2314F59F1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